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B00EEF" w:rsidRPr="00B738D8">
        <w:trPr>
          <w:tblCellSpacing w:w="0" w:type="dxa"/>
        </w:trPr>
        <w:tc>
          <w:tcPr>
            <w:tcW w:w="481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B00EEF" w:rsidRPr="00B738D8" w:rsidRDefault="00B00EE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Приложение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1 към Образец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2  </w:t>
            </w:r>
          </w:p>
        </w:tc>
      </w:tr>
    </w:tbl>
    <w:p w:rsidR="00B00EEF" w:rsidRDefault="00B00EEF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чл. 47, ал. 9 от Закона за обществените поръчки</w:t>
            </w: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B00EEF" w:rsidRPr="006B4BA8">
        <w:trPr>
          <w:tblCellSpacing w:w="0" w:type="dxa"/>
        </w:trPr>
        <w:tc>
          <w:tcPr>
            <w:tcW w:w="9645" w:type="dxa"/>
          </w:tcPr>
          <w:p w:rsidR="00B00EEF" w:rsidRPr="006B4BA8" w:rsidRDefault="00B00EE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</w:t>
            </w:r>
            <w:r w:rsidRPr="006B4BA8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6B4BA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…………………………………………………………………….…,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7C7C01" w:rsidRDefault="00B00EEF" w:rsidP="007C7C01">
            <w:pPr>
              <w:pStyle w:val="Header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6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в изпълнение на чл. 47, ал. 9 </w:t>
            </w:r>
            <w:r w:rsidRPr="00C216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Pr="00C216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ЗОП и в съответствие с изискванията на възложителя при възлагане на обществена поръчка с предмет</w:t>
            </w:r>
            <w:r w:rsidRPr="00C216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  <w:r w:rsidRPr="00C216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C7C0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7C7C0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Изработване на </w:t>
            </w:r>
            <w:r w:rsidRPr="007C7C01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Горскостопански план на горите собственост на</w:t>
            </w:r>
            <w:r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 xml:space="preserve"> О</w:t>
            </w:r>
            <w:r w:rsidRPr="007C7C01">
              <w:rPr>
                <w:rStyle w:val="5pt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  <w:t>бщина Искър”</w:t>
            </w: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C216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4. Представляваният от мен участник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(отбелязва се само едно обстоятелство, което се отнася до конкретния участник):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не е преустановил дейността си.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164B80" w:rsidRDefault="00B00EEF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80">
              <w:rPr>
                <w:rFonts w:ascii="Times New Roman" w:hAnsi="Times New Roman" w:cs="Times New Roman"/>
                <w:sz w:val="24"/>
                <w:szCs w:val="24"/>
              </w:rPr>
              <w:t xml:space="preserve">9. Представляваният от мен участник не е виновен за неизпълнение на задължения по договор за обществена поръчка </w:t>
            </w:r>
            <w:r w:rsidRPr="00164B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(включително по отношение на сигурността на информацията и сигурността на доставките в поръчки по чл. 3, ал. 2</w:t>
            </w:r>
            <w:r w:rsidRPr="00164B8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от</w:t>
            </w:r>
            <w:r w:rsidRPr="00164B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ЗОП),</w:t>
            </w:r>
            <w:r w:rsidRPr="00164B80">
              <w:rPr>
                <w:rFonts w:ascii="Times New Roman" w:hAnsi="Times New Roman" w:cs="Times New Roman"/>
                <w:sz w:val="24"/>
                <w:szCs w:val="24"/>
              </w:rPr>
              <w:t xml:space="preserve"> доказано от възложителя с влязло в сила съдебно решение.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164B80" w:rsidRDefault="00B00EE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B80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  <w:bookmarkStart w:id="0" w:name="_GoBack"/>
            <w:bookmarkEnd w:id="0"/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8 са: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по т. 7, 8, 10 и 11, са: 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B00EEF" w:rsidRPr="00B738D8">
        <w:trPr>
          <w:tblCellSpacing w:w="0" w:type="dxa"/>
        </w:trPr>
        <w:tc>
          <w:tcPr>
            <w:tcW w:w="964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B00EEF" w:rsidRDefault="00B00EEF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B00EEF" w:rsidRPr="00B738D8">
        <w:trPr>
          <w:tblCellSpacing w:w="0" w:type="dxa"/>
        </w:trPr>
        <w:tc>
          <w:tcPr>
            <w:tcW w:w="481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B00EEF" w:rsidRPr="00B738D8" w:rsidRDefault="00B00EE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........................./ ......................../ ...........................</w:t>
            </w:r>
          </w:p>
        </w:tc>
      </w:tr>
      <w:tr w:rsidR="00B00EEF" w:rsidRPr="00B738D8">
        <w:trPr>
          <w:tblCellSpacing w:w="0" w:type="dxa"/>
        </w:trPr>
        <w:tc>
          <w:tcPr>
            <w:tcW w:w="481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B00EEF" w:rsidRPr="00B738D8">
        <w:trPr>
          <w:tblCellSpacing w:w="0" w:type="dxa"/>
        </w:trPr>
        <w:tc>
          <w:tcPr>
            <w:tcW w:w="481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830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EEF" w:rsidRPr="00B738D8" w:rsidRDefault="00B00EEF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B00EEF" w:rsidRPr="00B738D8">
        <w:trPr>
          <w:tblCellSpacing w:w="0" w:type="dxa"/>
        </w:trPr>
        <w:tc>
          <w:tcPr>
            <w:tcW w:w="4815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B00EEF" w:rsidRPr="00B738D8" w:rsidRDefault="00B00EEF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EEF" w:rsidRPr="004D1211" w:rsidRDefault="00B00EEF" w:rsidP="004D1211">
      <w:pPr>
        <w:rPr>
          <w:rFonts w:cs="Times New Roman"/>
        </w:rPr>
      </w:pPr>
    </w:p>
    <w:sectPr w:rsidR="00B00EEF" w:rsidRPr="004D1211" w:rsidSect="007476FD">
      <w:headerReference w:type="default" r:id="rId6"/>
      <w:pgSz w:w="12240" w:h="15840"/>
      <w:pgMar w:top="792" w:right="1418" w:bottom="426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EEF" w:rsidRDefault="00B00EEF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00EEF" w:rsidRDefault="00B00EEF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EEF" w:rsidRDefault="00B00EEF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00EEF" w:rsidRDefault="00B00EEF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EEF" w:rsidRPr="004F14D1" w:rsidRDefault="00B00EEF" w:rsidP="004F14D1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4F14D1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4F14D1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4F14D1">
      <w:rPr>
        <w:rFonts w:ascii="Times New Roman" w:hAnsi="Times New Roman" w:cs="Times New Roman"/>
        <w:sz w:val="24"/>
        <w:szCs w:val="24"/>
        <w:lang w:val="ru-RU"/>
      </w:rPr>
      <w:t>за</w:t>
    </w:r>
    <w:r w:rsidRPr="004F14D1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4F14D1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4F14D1">
      <w:rPr>
        <w:rFonts w:ascii="Times New Roman" w:hAnsi="Times New Roman" w:cs="Times New Roman"/>
        <w:sz w:val="24"/>
        <w:szCs w:val="24"/>
        <w:lang w:val="en-US"/>
      </w:rPr>
      <w:t xml:space="preserve"> </w:t>
    </w:r>
    <w:r w:rsidRPr="004F14D1">
      <w:rPr>
        <w:rFonts w:ascii="Times New Roman" w:hAnsi="Times New Roman" w:cs="Times New Roman"/>
        <w:sz w:val="24"/>
        <w:szCs w:val="24"/>
      </w:rPr>
      <w:t>„</w:t>
    </w:r>
    <w:r w:rsidRPr="004F14D1">
      <w:rPr>
        <w:rFonts w:ascii="Times New Roman" w:hAnsi="Times New Roman" w:cs="Times New Roman"/>
        <w:sz w:val="24"/>
        <w:szCs w:val="24"/>
        <w:lang w:eastAsia="en-US"/>
      </w:rPr>
      <w:t xml:space="preserve">Изработване на </w:t>
    </w:r>
    <w:r w:rsidRPr="004F14D1">
      <w:rPr>
        <w:rStyle w:val="5pt"/>
        <w:rFonts w:ascii="Times New Roman" w:hAnsi="Times New Roman" w:cs="Times New Roman"/>
        <w:b w:val="0"/>
        <w:bCs w:val="0"/>
        <w:color w:val="000000"/>
        <w:sz w:val="24"/>
        <w:szCs w:val="24"/>
        <w:lang w:eastAsia="ru-RU"/>
      </w:rPr>
      <w:t>Горскостопански план на горите собственост на Община Искър”</w:t>
    </w:r>
  </w:p>
  <w:p w:rsidR="00B00EEF" w:rsidRPr="004F14D1" w:rsidRDefault="00B00EEF" w:rsidP="004F14D1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5A42"/>
    <w:rsid w:val="00046379"/>
    <w:rsid w:val="000D632E"/>
    <w:rsid w:val="001016F4"/>
    <w:rsid w:val="00141D9A"/>
    <w:rsid w:val="00164B80"/>
    <w:rsid w:val="00201B6E"/>
    <w:rsid w:val="002430A1"/>
    <w:rsid w:val="002D14D6"/>
    <w:rsid w:val="002E741B"/>
    <w:rsid w:val="003A3ED8"/>
    <w:rsid w:val="003D7B53"/>
    <w:rsid w:val="00402E5C"/>
    <w:rsid w:val="00446276"/>
    <w:rsid w:val="004D1211"/>
    <w:rsid w:val="004E474E"/>
    <w:rsid w:val="004F14D1"/>
    <w:rsid w:val="00506327"/>
    <w:rsid w:val="00525117"/>
    <w:rsid w:val="00604AB3"/>
    <w:rsid w:val="006B45BD"/>
    <w:rsid w:val="006B4BA8"/>
    <w:rsid w:val="007476FD"/>
    <w:rsid w:val="007A6ABC"/>
    <w:rsid w:val="007C1106"/>
    <w:rsid w:val="007C251C"/>
    <w:rsid w:val="007C5062"/>
    <w:rsid w:val="007C7C01"/>
    <w:rsid w:val="008B58C7"/>
    <w:rsid w:val="00902501"/>
    <w:rsid w:val="00972913"/>
    <w:rsid w:val="00A73BF7"/>
    <w:rsid w:val="00B00EEF"/>
    <w:rsid w:val="00B04532"/>
    <w:rsid w:val="00B07A1D"/>
    <w:rsid w:val="00B15111"/>
    <w:rsid w:val="00B738D8"/>
    <w:rsid w:val="00B74DD2"/>
    <w:rsid w:val="00C21694"/>
    <w:rsid w:val="00CD4E49"/>
    <w:rsid w:val="00D12EE9"/>
    <w:rsid w:val="00DC6188"/>
    <w:rsid w:val="00E300C6"/>
    <w:rsid w:val="00EB540D"/>
    <w:rsid w:val="00EC1930"/>
    <w:rsid w:val="00F11E03"/>
    <w:rsid w:val="00F90B6A"/>
    <w:rsid w:val="00FA0768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CharCharCharCharCharCharCharChar1CharCharCharCharCharCharCharCharChar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0C6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0C6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902501"/>
    <w:rPr>
      <w:rFonts w:ascii="Arial" w:hAnsi="Arial" w:cs="Arial"/>
      <w:b/>
      <w:bCs/>
      <w:spacing w:val="2"/>
      <w:sz w:val="10"/>
      <w:szCs w:val="10"/>
      <w:u w:val="none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90250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4">
    <w:name w:val="Char Char4"/>
    <w:uiPriority w:val="99"/>
    <w:rsid w:val="00B04532"/>
    <w:rPr>
      <w:sz w:val="24"/>
      <w:szCs w:val="24"/>
    </w:rPr>
  </w:style>
  <w:style w:type="character" w:customStyle="1" w:styleId="CharChar41">
    <w:name w:val="Char Char41"/>
    <w:uiPriority w:val="99"/>
    <w:rsid w:val="00C21694"/>
    <w:rPr>
      <w:sz w:val="24"/>
      <w:szCs w:val="24"/>
    </w:rPr>
  </w:style>
  <w:style w:type="paragraph" w:customStyle="1" w:styleId="CharCharCharCharCharCharCharCharChar1CharCharCharCharCharCharCharCharCharChar">
    <w:name w:val="Char Char Char Char Char Char Char Char Char1 Знак Знак Char Char Знак Знак Char Char Знак Знак Char Char Знак Знак Char Char Знак Знак Char Char"/>
    <w:basedOn w:val="Normal"/>
    <w:uiPriority w:val="99"/>
    <w:rsid w:val="00C2169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CharChar42">
    <w:name w:val="Char Char42"/>
    <w:uiPriority w:val="99"/>
    <w:rsid w:val="004F14D1"/>
    <w:rPr>
      <w:sz w:val="24"/>
      <w:szCs w:val="24"/>
      <w:lang/>
    </w:rPr>
  </w:style>
  <w:style w:type="paragraph" w:customStyle="1" w:styleId="CharCharCharCharCharCharCharCharChar1CharCharCharCharCharCharCharCharCharChar1">
    <w:name w:val="Char Char Char Char Char Char Char Char Char1 Знак Знак Char Char Знак Знак Char Char Знак Знак Char Char Знак Знак Char Char Знак Знак Char Char1"/>
    <w:basedOn w:val="Normal"/>
    <w:link w:val="DefaultParagraphFont"/>
    <w:uiPriority w:val="99"/>
    <w:rsid w:val="004F14D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724</Words>
  <Characters>4132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Образец № 2  </dc:title>
  <dc:subject/>
  <dc:creator>staroselci</dc:creator>
  <cp:keywords/>
  <dc:description/>
  <cp:lastModifiedBy>ISKAR 7</cp:lastModifiedBy>
  <cp:revision>15</cp:revision>
  <dcterms:created xsi:type="dcterms:W3CDTF">2015-01-07T08:26:00Z</dcterms:created>
  <dcterms:modified xsi:type="dcterms:W3CDTF">2015-07-23T07:09:00Z</dcterms:modified>
</cp:coreProperties>
</file>